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9EF99" w14:textId="77777777" w:rsidR="006E6F7A" w:rsidRDefault="006E6F7A" w:rsidP="006E6F7A">
      <w:pPr>
        <w:pStyle w:val="NoSpacing"/>
      </w:pPr>
      <w:r>
        <w:rPr>
          <w:u w:val="single"/>
        </w:rPr>
        <w:t>Edmund CHATTERTON</w:t>
      </w:r>
      <w:r>
        <w:t xml:space="preserve">    </w:t>
      </w:r>
      <w:proofErr w:type="gramStart"/>
      <w:r>
        <w:t xml:space="preserve">   (</w:t>
      </w:r>
      <w:proofErr w:type="gramEnd"/>
      <w:r>
        <w:t>fl.1492-3)</w:t>
      </w:r>
    </w:p>
    <w:p w14:paraId="0899A8F6" w14:textId="77777777" w:rsidR="006E6F7A" w:rsidRDefault="006E6F7A" w:rsidP="006E6F7A">
      <w:pPr>
        <w:pStyle w:val="NoSpacing"/>
      </w:pPr>
      <w:r>
        <w:t>Rector of All Hallows, Barking.</w:t>
      </w:r>
    </w:p>
    <w:p w14:paraId="09F399E5" w14:textId="77777777" w:rsidR="006E6F7A" w:rsidRDefault="006E6F7A" w:rsidP="006E6F7A">
      <w:pPr>
        <w:pStyle w:val="NoSpacing"/>
      </w:pPr>
    </w:p>
    <w:p w14:paraId="6163A654" w14:textId="77777777" w:rsidR="006E6F7A" w:rsidRDefault="006E6F7A" w:rsidP="006E6F7A">
      <w:pPr>
        <w:pStyle w:val="NoSpacing"/>
      </w:pPr>
    </w:p>
    <w:p w14:paraId="46F0D0F0" w14:textId="77777777" w:rsidR="006E6F7A" w:rsidRDefault="006E6F7A" w:rsidP="006E6F7A">
      <w:pPr>
        <w:pStyle w:val="NoSpacing"/>
      </w:pPr>
      <w:r>
        <w:t xml:space="preserve">         1492-3</w:t>
      </w:r>
      <w:r>
        <w:tab/>
        <w:t>He was Rector.</w:t>
      </w:r>
    </w:p>
    <w:p w14:paraId="1F8C5AA9" w14:textId="77777777" w:rsidR="006E6F7A" w:rsidRDefault="006E6F7A" w:rsidP="006E6F7A">
      <w:pPr>
        <w:pStyle w:val="NoSpacing"/>
      </w:pPr>
      <w:r>
        <w:tab/>
      </w:r>
      <w:r>
        <w:tab/>
        <w:t>(“Survey of London” vol.12 pp.52-3)</w:t>
      </w:r>
    </w:p>
    <w:p w14:paraId="667EC635" w14:textId="77777777" w:rsidR="006E6F7A" w:rsidRDefault="006E6F7A" w:rsidP="006E6F7A">
      <w:pPr>
        <w:pStyle w:val="NoSpacing"/>
      </w:pPr>
    </w:p>
    <w:p w14:paraId="2886BDAA" w14:textId="77777777" w:rsidR="006E6F7A" w:rsidRDefault="006E6F7A" w:rsidP="006E6F7A">
      <w:pPr>
        <w:pStyle w:val="NoSpacing"/>
      </w:pPr>
    </w:p>
    <w:p w14:paraId="5426F780" w14:textId="77777777" w:rsidR="006E6F7A" w:rsidRDefault="006E6F7A" w:rsidP="006E6F7A">
      <w:pPr>
        <w:pStyle w:val="NoSpacing"/>
      </w:pPr>
      <w:r>
        <w:t>29 September 2023</w:t>
      </w:r>
    </w:p>
    <w:p w14:paraId="0C5ED9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17AF4" w14:textId="77777777" w:rsidR="006E6F7A" w:rsidRDefault="006E6F7A" w:rsidP="009139A6">
      <w:r>
        <w:separator/>
      </w:r>
    </w:p>
  </w:endnote>
  <w:endnote w:type="continuationSeparator" w:id="0">
    <w:p w14:paraId="62380269" w14:textId="77777777" w:rsidR="006E6F7A" w:rsidRDefault="006E6F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F3E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CF0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77E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646473" w14:textId="77777777" w:rsidR="006E6F7A" w:rsidRDefault="006E6F7A" w:rsidP="009139A6">
      <w:r>
        <w:separator/>
      </w:r>
    </w:p>
  </w:footnote>
  <w:footnote w:type="continuationSeparator" w:id="0">
    <w:p w14:paraId="6BCB2496" w14:textId="77777777" w:rsidR="006E6F7A" w:rsidRDefault="006E6F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50D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387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5E6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F7A"/>
    <w:rsid w:val="000666E0"/>
    <w:rsid w:val="002510B7"/>
    <w:rsid w:val="00270799"/>
    <w:rsid w:val="005C130B"/>
    <w:rsid w:val="006E6F7A"/>
    <w:rsid w:val="00826F5C"/>
    <w:rsid w:val="009139A6"/>
    <w:rsid w:val="009411C2"/>
    <w:rsid w:val="009448BB"/>
    <w:rsid w:val="00947624"/>
    <w:rsid w:val="00A3176C"/>
    <w:rsid w:val="00AE65F8"/>
    <w:rsid w:val="00AF18FC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D2B34"/>
  <w15:chartTrackingRefBased/>
  <w15:docId w15:val="{5C62E39D-948A-4F6F-8741-B12B8BFBC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2024-07-17T19:31:00Z</dcterms:created>
  <dcterms:modified xsi:type="dcterms:W3CDTF">2024-07-17T19:32:00Z</dcterms:modified>
</cp:coreProperties>
</file>